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3632AD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1.1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Respiratory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total </w:t>
            </w:r>
            <w:r w:rsidRPr="00686712">
              <w:t xml:space="preserve">of </w:t>
            </w:r>
            <w:r w:rsidR="0026544F" w:rsidRPr="00686712">
              <w:t>2</w:t>
            </w:r>
            <w:r w:rsidR="00686712" w:rsidRPr="00686712">
              <w:t>3</w:t>
            </w:r>
            <w:r w:rsidRPr="00686712">
              <w:t xml:space="preserve"> marks</w:t>
            </w:r>
            <w:r w:rsidRPr="00471F31">
              <w:t>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</w:t>
            </w:r>
            <w:r w:rsidR="00F04065">
              <w:t>tion is worth a total of 1 mark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6544F" w:rsidRPr="00F04065" w:rsidRDefault="0026544F" w:rsidP="00202484">
      <w:pPr>
        <w:pStyle w:val="ListParagraph"/>
        <w:numPr>
          <w:ilvl w:val="0"/>
          <w:numId w:val="2"/>
        </w:numPr>
        <w:jc w:val="both"/>
        <w:rPr>
          <w:b/>
          <w:sz w:val="20"/>
          <w:szCs w:val="22"/>
        </w:rPr>
      </w:pPr>
      <w:r w:rsidRPr="00F04065">
        <w:rPr>
          <w:b/>
          <w:sz w:val="20"/>
          <w:szCs w:val="22"/>
        </w:rPr>
        <w:lastRenderedPageBreak/>
        <w:t xml:space="preserve">Can you label the following </w:t>
      </w:r>
      <w:r w:rsidR="003632AD" w:rsidRPr="00F04065">
        <w:rPr>
          <w:b/>
          <w:sz w:val="20"/>
          <w:szCs w:val="22"/>
        </w:rPr>
        <w:t>diagram for the upper respiratory system</w:t>
      </w:r>
      <w:r w:rsidR="00F04065" w:rsidRPr="00F04065">
        <w:rPr>
          <w:b/>
          <w:sz w:val="20"/>
          <w:szCs w:val="22"/>
        </w:rPr>
        <w:t xml:space="preserve"> using the following terms</w:t>
      </w:r>
      <w:r w:rsidR="003632AD" w:rsidRPr="00F04065">
        <w:rPr>
          <w:b/>
          <w:sz w:val="20"/>
          <w:szCs w:val="22"/>
        </w:rPr>
        <w:t>?</w:t>
      </w:r>
    </w:p>
    <w:p w:rsidR="00F04065" w:rsidRPr="00F04065" w:rsidRDefault="00F04065" w:rsidP="00F04065">
      <w:pPr>
        <w:jc w:val="both"/>
        <w:rPr>
          <w:b/>
          <w:sz w:val="20"/>
          <w:szCs w:val="22"/>
        </w:rPr>
      </w:pPr>
    </w:p>
    <w:p w:rsidR="00F04065" w:rsidRPr="00F04065" w:rsidRDefault="00F04065" w:rsidP="00F04065">
      <w:pPr>
        <w:jc w:val="both"/>
        <w:rPr>
          <w:b/>
          <w:sz w:val="20"/>
          <w:szCs w:val="22"/>
        </w:rPr>
      </w:pPr>
      <w:r w:rsidRPr="00F04065">
        <w:rPr>
          <w:b/>
          <w:sz w:val="20"/>
          <w:szCs w:val="22"/>
        </w:rPr>
        <w:t xml:space="preserve">                               Pharynx</w:t>
      </w:r>
      <w:r w:rsidRPr="00F04065">
        <w:rPr>
          <w:b/>
          <w:sz w:val="20"/>
          <w:szCs w:val="22"/>
        </w:rPr>
        <w:tab/>
      </w:r>
      <w:r w:rsidRPr="00F04065">
        <w:rPr>
          <w:b/>
          <w:sz w:val="20"/>
          <w:szCs w:val="22"/>
        </w:rPr>
        <w:tab/>
        <w:t>Nose</w:t>
      </w:r>
      <w:r w:rsidRPr="00F04065">
        <w:rPr>
          <w:b/>
          <w:sz w:val="20"/>
          <w:szCs w:val="22"/>
        </w:rPr>
        <w:tab/>
      </w:r>
      <w:r w:rsidRPr="00F04065">
        <w:rPr>
          <w:b/>
          <w:sz w:val="20"/>
          <w:szCs w:val="22"/>
        </w:rPr>
        <w:tab/>
        <w:t>Mouth</w:t>
      </w:r>
      <w:r w:rsidRPr="00F04065">
        <w:rPr>
          <w:b/>
          <w:sz w:val="20"/>
          <w:szCs w:val="22"/>
        </w:rPr>
        <w:tab/>
      </w:r>
      <w:r w:rsidRPr="00F04065">
        <w:rPr>
          <w:b/>
          <w:sz w:val="20"/>
          <w:szCs w:val="22"/>
        </w:rPr>
        <w:tab/>
        <w:t>Larynx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26544F" w:rsidRDefault="003632AD" w:rsidP="0026544F">
      <w:pPr>
        <w:jc w:val="center"/>
        <w:rPr>
          <w:b/>
          <w:szCs w:val="22"/>
        </w:rPr>
      </w:pPr>
      <w:r w:rsidRPr="003632AD">
        <w:rPr>
          <w:b/>
          <w:noProof/>
          <w:szCs w:val="22"/>
          <w:lang w:eastAsia="en-GB"/>
        </w:rPr>
        <w:drawing>
          <wp:inline distT="0" distB="0" distL="0" distR="0">
            <wp:extent cx="2692307" cy="1439462"/>
            <wp:effectExtent l="0" t="0" r="0" b="8890"/>
            <wp:docPr id="4" name="Picture 4" descr="G:\R&amp;PD\V Certs\1. Quals\2018 TACO\Quiz Builder\Quiz Questions\Health and Fitness\Quiz Question images\Respiratory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R&amp;PD\V Certs\1. Quals\2018 TACO\Quiz Builder\Quiz Questions\Health and Fitness\Quiz Question images\Respiratory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81" cy="144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A94" w:rsidRDefault="00821A94" w:rsidP="00821A94">
      <w:pPr>
        <w:jc w:val="both"/>
        <w:rPr>
          <w:szCs w:val="22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Nose</w:t>
      </w:r>
      <w:r w:rsidRPr="00F04065">
        <w:rPr>
          <w:sz w:val="20"/>
          <w:szCs w:val="20"/>
        </w:rPr>
        <w:t>_________________________________________</w:t>
      </w:r>
    </w:p>
    <w:p w:rsidR="003632AD" w:rsidRPr="00F04065" w:rsidRDefault="003632AD" w:rsidP="003632AD">
      <w:pPr>
        <w:pStyle w:val="ListParagraph"/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Mouth</w:t>
      </w:r>
      <w:r w:rsidRPr="00F04065">
        <w:rPr>
          <w:sz w:val="20"/>
          <w:szCs w:val="20"/>
        </w:rPr>
        <w:t>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Pharynx</w:t>
      </w:r>
      <w:r w:rsidRPr="00F04065">
        <w:rPr>
          <w:sz w:val="20"/>
          <w:szCs w:val="20"/>
        </w:rPr>
        <w:t>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Larynx</w:t>
      </w:r>
      <w:r w:rsidRPr="00F04065">
        <w:rPr>
          <w:sz w:val="20"/>
          <w:szCs w:val="20"/>
        </w:rPr>
        <w:t>________________________________________</w:t>
      </w:r>
    </w:p>
    <w:p w:rsidR="003632AD" w:rsidRPr="00F04065" w:rsidRDefault="003632AD" w:rsidP="00821A94">
      <w:pPr>
        <w:jc w:val="both"/>
        <w:rPr>
          <w:sz w:val="20"/>
          <w:szCs w:val="20"/>
        </w:rPr>
      </w:pPr>
    </w:p>
    <w:p w:rsidR="0026544F" w:rsidRPr="00F04065" w:rsidRDefault="003632AD" w:rsidP="0026544F">
      <w:pPr>
        <w:jc w:val="right"/>
        <w:rPr>
          <w:b/>
          <w:sz w:val="20"/>
          <w:szCs w:val="20"/>
        </w:rPr>
      </w:pPr>
      <w:r w:rsidRPr="00F04065">
        <w:rPr>
          <w:b/>
          <w:sz w:val="20"/>
          <w:szCs w:val="20"/>
        </w:rPr>
        <w:t>Available Marks = 4</w:t>
      </w:r>
      <w:r w:rsidR="0026544F" w:rsidRPr="00F04065">
        <w:rPr>
          <w:b/>
          <w:sz w:val="20"/>
          <w:szCs w:val="20"/>
        </w:rPr>
        <w:t xml:space="preserve"> marks (1 mark for each correct </w:t>
      </w:r>
      <w:r w:rsidRPr="00F04065">
        <w:rPr>
          <w:b/>
          <w:sz w:val="20"/>
          <w:szCs w:val="20"/>
        </w:rPr>
        <w:t>answer</w:t>
      </w:r>
      <w:r w:rsidR="0026544F" w:rsidRPr="00F04065">
        <w:rPr>
          <w:b/>
          <w:sz w:val="20"/>
          <w:szCs w:val="20"/>
        </w:rPr>
        <w:t>)</w:t>
      </w:r>
    </w:p>
    <w:p w:rsidR="003632AD" w:rsidRPr="00F04065" w:rsidRDefault="003632AD" w:rsidP="0026544F">
      <w:pPr>
        <w:jc w:val="right"/>
        <w:rPr>
          <w:b/>
          <w:sz w:val="20"/>
          <w:szCs w:val="20"/>
        </w:rPr>
      </w:pPr>
    </w:p>
    <w:p w:rsidR="003632AD" w:rsidRPr="00F04065" w:rsidRDefault="003632AD" w:rsidP="0026544F">
      <w:pPr>
        <w:jc w:val="right"/>
        <w:rPr>
          <w:b/>
          <w:sz w:val="20"/>
          <w:szCs w:val="20"/>
        </w:rPr>
      </w:pPr>
    </w:p>
    <w:p w:rsidR="00F04065" w:rsidRPr="00F04065" w:rsidRDefault="003632AD" w:rsidP="00202484">
      <w:pPr>
        <w:pStyle w:val="ListParagraph"/>
        <w:numPr>
          <w:ilvl w:val="0"/>
          <w:numId w:val="2"/>
        </w:numPr>
        <w:jc w:val="both"/>
        <w:rPr>
          <w:b/>
          <w:sz w:val="20"/>
          <w:szCs w:val="22"/>
        </w:rPr>
      </w:pPr>
      <w:r w:rsidRPr="00F04065">
        <w:rPr>
          <w:b/>
          <w:sz w:val="20"/>
          <w:szCs w:val="20"/>
        </w:rPr>
        <w:t>Can you label the following diagram f</w:t>
      </w:r>
      <w:r w:rsidR="00F04065" w:rsidRPr="00F04065">
        <w:rPr>
          <w:b/>
          <w:sz w:val="20"/>
          <w:szCs w:val="20"/>
        </w:rPr>
        <w:t xml:space="preserve">or the lower respiratory system </w:t>
      </w:r>
      <w:r w:rsidR="00F04065" w:rsidRPr="00F04065">
        <w:rPr>
          <w:b/>
          <w:sz w:val="20"/>
          <w:szCs w:val="22"/>
        </w:rPr>
        <w:t>using the following terms?</w:t>
      </w:r>
    </w:p>
    <w:p w:rsidR="003632AD" w:rsidRDefault="003632AD" w:rsidP="00F04065">
      <w:pPr>
        <w:rPr>
          <w:b/>
          <w:sz w:val="20"/>
          <w:szCs w:val="20"/>
        </w:rPr>
      </w:pPr>
    </w:p>
    <w:p w:rsidR="00F04065" w:rsidRPr="00F04065" w:rsidRDefault="00F04065" w:rsidP="00F0406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202484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 xml:space="preserve"> Trachea</w:t>
      </w:r>
      <w:r>
        <w:rPr>
          <w:b/>
          <w:sz w:val="20"/>
          <w:szCs w:val="20"/>
        </w:rPr>
        <w:tab/>
      </w:r>
      <w:r w:rsidR="00202484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>Lungs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Bronchi</w:t>
      </w:r>
      <w:r>
        <w:rPr>
          <w:b/>
          <w:sz w:val="20"/>
          <w:szCs w:val="20"/>
        </w:rPr>
        <w:tab/>
        <w:t>Bronchioles</w:t>
      </w:r>
      <w:r w:rsidR="00202484">
        <w:rPr>
          <w:b/>
          <w:sz w:val="20"/>
          <w:szCs w:val="20"/>
        </w:rPr>
        <w:t xml:space="preserve"> </w:t>
      </w:r>
      <w:r w:rsidR="00202484">
        <w:rPr>
          <w:b/>
          <w:sz w:val="20"/>
          <w:szCs w:val="20"/>
        </w:rPr>
        <w:tab/>
        <w:t xml:space="preserve">     Heart</w:t>
      </w:r>
    </w:p>
    <w:p w:rsidR="003632AD" w:rsidRDefault="003632AD" w:rsidP="003632AD">
      <w:pPr>
        <w:rPr>
          <w:b/>
          <w:szCs w:val="22"/>
        </w:rPr>
      </w:pPr>
    </w:p>
    <w:p w:rsidR="0026544F" w:rsidRDefault="003632AD" w:rsidP="00202484">
      <w:pPr>
        <w:jc w:val="center"/>
        <w:rPr>
          <w:b/>
          <w:szCs w:val="22"/>
        </w:rPr>
      </w:pPr>
      <w:r w:rsidRPr="003632AD">
        <w:rPr>
          <w:b/>
          <w:noProof/>
          <w:szCs w:val="22"/>
          <w:lang w:eastAsia="en-GB"/>
        </w:rPr>
        <w:drawing>
          <wp:inline distT="0" distB="0" distL="0" distR="0">
            <wp:extent cx="1960748" cy="2035313"/>
            <wp:effectExtent l="0" t="0" r="1905" b="3175"/>
            <wp:docPr id="7" name="Picture 7" descr="G:\R&amp;PD\V Certs\1. Quals\2018 TACO\Quiz Builder\Quiz Questions\Health and Fitness\Quiz Question images\Respiratory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R&amp;PD\V Certs\1. Quals\2018 TACO\Quiz Builder\Quiz Questions\Health and Fitness\Quiz Question images\Respiratory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92" cy="204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44F" w:rsidRDefault="0026544F" w:rsidP="00821A94">
      <w:pPr>
        <w:jc w:val="center"/>
        <w:rPr>
          <w:b/>
          <w:szCs w:val="22"/>
        </w:rPr>
      </w:pPr>
    </w:p>
    <w:p w:rsidR="003632AD" w:rsidRPr="00F04065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Trachea</w:t>
      </w:r>
      <w:r w:rsidRPr="00F04065">
        <w:rPr>
          <w:sz w:val="20"/>
          <w:szCs w:val="20"/>
        </w:rPr>
        <w:t>________________________________________</w:t>
      </w:r>
    </w:p>
    <w:p w:rsidR="003632AD" w:rsidRPr="00F04065" w:rsidRDefault="003632AD" w:rsidP="003632AD">
      <w:pPr>
        <w:pStyle w:val="ListParagraph"/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Bronchioles</w:t>
      </w:r>
      <w:r w:rsidRPr="00F04065">
        <w:rPr>
          <w:sz w:val="20"/>
          <w:szCs w:val="20"/>
        </w:rPr>
        <w:t>_</w:t>
      </w:r>
      <w:r w:rsidR="004810BA">
        <w:rPr>
          <w:sz w:val="20"/>
          <w:szCs w:val="20"/>
        </w:rPr>
        <w:t>_</w:t>
      </w:r>
      <w:r w:rsidRPr="00F04065">
        <w:rPr>
          <w:sz w:val="20"/>
          <w:szCs w:val="20"/>
        </w:rPr>
        <w:t>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Lungs</w:t>
      </w:r>
      <w:r w:rsidRPr="00F04065">
        <w:rPr>
          <w:sz w:val="20"/>
          <w:szCs w:val="20"/>
        </w:rPr>
        <w:t>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Default="003632AD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Bronchi</w:t>
      </w:r>
      <w:r w:rsidRPr="00F04065">
        <w:rPr>
          <w:sz w:val="20"/>
          <w:szCs w:val="20"/>
        </w:rPr>
        <w:t>________________________________________</w:t>
      </w:r>
    </w:p>
    <w:p w:rsidR="00202484" w:rsidRPr="00202484" w:rsidRDefault="00202484" w:rsidP="00202484">
      <w:pPr>
        <w:pStyle w:val="ListParagraph"/>
        <w:rPr>
          <w:sz w:val="20"/>
          <w:szCs w:val="20"/>
        </w:rPr>
      </w:pPr>
    </w:p>
    <w:p w:rsidR="00202484" w:rsidRPr="00F04065" w:rsidRDefault="00202484" w:rsidP="00202484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_</w:t>
      </w:r>
      <w:r w:rsidR="004810BA" w:rsidRPr="004810BA">
        <w:rPr>
          <w:sz w:val="20"/>
          <w:szCs w:val="20"/>
          <w:highlight w:val="yellow"/>
        </w:rPr>
        <w:t>Heart</w:t>
      </w:r>
      <w:r w:rsidR="004810BA">
        <w:rPr>
          <w:sz w:val="20"/>
          <w:szCs w:val="20"/>
        </w:rPr>
        <w:t>_</w:t>
      </w:r>
      <w:r>
        <w:rPr>
          <w:sz w:val="20"/>
          <w:szCs w:val="20"/>
        </w:rPr>
        <w:t>_________________________________________</w:t>
      </w: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3632AD" w:rsidP="003632AD">
      <w:pPr>
        <w:jc w:val="both"/>
        <w:rPr>
          <w:sz w:val="20"/>
          <w:szCs w:val="20"/>
        </w:rPr>
      </w:pPr>
    </w:p>
    <w:p w:rsidR="003632AD" w:rsidRPr="00F04065" w:rsidRDefault="00202484" w:rsidP="003632A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Available Marks = 5</w:t>
      </w:r>
      <w:r w:rsidR="003632AD" w:rsidRPr="00F04065">
        <w:rPr>
          <w:b/>
          <w:sz w:val="20"/>
          <w:szCs w:val="20"/>
        </w:rPr>
        <w:t xml:space="preserve"> marks (1 mark for each correct answer)</w:t>
      </w:r>
    </w:p>
    <w:p w:rsidR="0026544F" w:rsidRDefault="0026544F" w:rsidP="003632AD">
      <w:pPr>
        <w:rPr>
          <w:b/>
          <w:szCs w:val="22"/>
        </w:rPr>
      </w:pPr>
    </w:p>
    <w:p w:rsidR="00F04065" w:rsidRDefault="00961ABD" w:rsidP="00961ABD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61ABD">
        <w:rPr>
          <w:b/>
          <w:sz w:val="20"/>
          <w:szCs w:val="20"/>
        </w:rPr>
        <w:t>The Alveoli which is where gas exchange takes place. Which of the following is not a feature of alveoli?</w:t>
      </w:r>
    </w:p>
    <w:p w:rsidR="00961ABD" w:rsidRDefault="00961ABD" w:rsidP="00961ABD">
      <w:pPr>
        <w:rPr>
          <w:b/>
          <w:sz w:val="20"/>
          <w:szCs w:val="20"/>
        </w:rPr>
      </w:pP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M</w:t>
      </w:r>
      <w:r w:rsidRPr="00961ABD">
        <w:rPr>
          <w:sz w:val="20"/>
          <w:szCs w:val="20"/>
        </w:rPr>
        <w:t>oist, very thin walls (one cell thick)</w:t>
      </w: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Pr="00961ABD">
        <w:rPr>
          <w:sz w:val="20"/>
          <w:szCs w:val="20"/>
        </w:rPr>
        <w:t>arge surface area for gas exchange to occur</w:t>
      </w:r>
    </w:p>
    <w:p w:rsidR="00961ABD" w:rsidRPr="00666AFE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  <w:highlight w:val="yellow"/>
        </w:rPr>
      </w:pPr>
      <w:r w:rsidRPr="00666AFE">
        <w:rPr>
          <w:sz w:val="20"/>
          <w:szCs w:val="20"/>
          <w:highlight w:val="yellow"/>
        </w:rPr>
        <w:t>Long diffusion distance</w:t>
      </w:r>
    </w:p>
    <w:p w:rsidR="00961ABD" w:rsidRDefault="00961ABD" w:rsidP="00961ABD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</w:t>
      </w:r>
      <w:r w:rsidRPr="00961ABD">
        <w:rPr>
          <w:sz w:val="20"/>
          <w:szCs w:val="20"/>
        </w:rPr>
        <w:t>urrounded by capillaries</w:t>
      </w:r>
    </w:p>
    <w:p w:rsidR="00961ABD" w:rsidRDefault="00961ABD" w:rsidP="00961ABD">
      <w:pPr>
        <w:rPr>
          <w:sz w:val="20"/>
          <w:szCs w:val="20"/>
        </w:rPr>
      </w:pPr>
    </w:p>
    <w:p w:rsidR="00961ABD" w:rsidRDefault="00961ABD" w:rsidP="00961ABD">
      <w:pPr>
        <w:rPr>
          <w:sz w:val="20"/>
          <w:szCs w:val="20"/>
        </w:rPr>
      </w:pPr>
    </w:p>
    <w:p w:rsidR="00961ABD" w:rsidRDefault="00961ABD" w:rsidP="00961ABD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61ABD">
        <w:rPr>
          <w:b/>
          <w:sz w:val="20"/>
          <w:szCs w:val="20"/>
        </w:rPr>
        <w:t>Which of the following is the correct pathway of air through the respiratory system?</w:t>
      </w:r>
    </w:p>
    <w:p w:rsidR="00961ABD" w:rsidRDefault="00961ABD" w:rsidP="00961ABD">
      <w:pPr>
        <w:rPr>
          <w:b/>
          <w:sz w:val="20"/>
          <w:szCs w:val="20"/>
        </w:rPr>
      </w:pPr>
    </w:p>
    <w:p w:rsidR="00961ABD" w:rsidRPr="00AD2B8D" w:rsidRDefault="00961ABD" w:rsidP="00961ABD">
      <w:pPr>
        <w:pStyle w:val="ListParagraph"/>
        <w:numPr>
          <w:ilvl w:val="0"/>
          <w:numId w:val="7"/>
        </w:numPr>
        <w:rPr>
          <w:sz w:val="20"/>
          <w:szCs w:val="20"/>
          <w:highlight w:val="yellow"/>
        </w:rPr>
      </w:pPr>
      <w:r w:rsidRPr="00AD2B8D">
        <w:rPr>
          <w:sz w:val="20"/>
          <w:szCs w:val="20"/>
          <w:highlight w:val="yellow"/>
        </w:rPr>
        <w:t>Nostril - Nasal Cavity - Pharynx - Larynx - Trachea - Lung - Bronchus – Bronchiole</w:t>
      </w:r>
    </w:p>
    <w:p w:rsidR="00961ABD" w:rsidRDefault="00961ABD" w:rsidP="00961ABD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961ABD">
        <w:rPr>
          <w:sz w:val="20"/>
          <w:szCs w:val="20"/>
        </w:rPr>
        <w:t xml:space="preserve">Nostril - Nasal Cavity - Larynx </w:t>
      </w:r>
      <w:r w:rsidR="00AD2B8D"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</w:t>
      </w:r>
      <w:r w:rsidR="00AD2B8D">
        <w:rPr>
          <w:sz w:val="20"/>
          <w:szCs w:val="20"/>
        </w:rPr>
        <w:t xml:space="preserve">Pharynx - </w:t>
      </w:r>
      <w:r w:rsidRPr="00961ABD">
        <w:rPr>
          <w:sz w:val="20"/>
          <w:szCs w:val="20"/>
        </w:rPr>
        <w:t xml:space="preserve">Trachea - Lung - Bronchus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Bronchiole</w:t>
      </w:r>
    </w:p>
    <w:p w:rsidR="00961ABD" w:rsidRDefault="00961ABD" w:rsidP="00961ABD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961ABD">
        <w:rPr>
          <w:sz w:val="20"/>
          <w:szCs w:val="20"/>
        </w:rPr>
        <w:t xml:space="preserve">Nostril - Nasal Cavity - Larynx - Pharynx - Trachea - Bronchus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Bronchiole</w:t>
      </w:r>
      <w:r>
        <w:rPr>
          <w:sz w:val="20"/>
          <w:szCs w:val="20"/>
        </w:rPr>
        <w:t xml:space="preserve"> </w:t>
      </w:r>
    </w:p>
    <w:p w:rsidR="00961ABD" w:rsidRDefault="00961ABD" w:rsidP="00961ABD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961ABD">
        <w:rPr>
          <w:sz w:val="20"/>
          <w:szCs w:val="20"/>
        </w:rPr>
        <w:t>Nostril - Pharyn</w:t>
      </w:r>
      <w:r>
        <w:rPr>
          <w:sz w:val="20"/>
          <w:szCs w:val="20"/>
        </w:rPr>
        <w:t xml:space="preserve">x - Larynx - Trachea - Lung - </w:t>
      </w:r>
      <w:r w:rsidRPr="00961ABD">
        <w:rPr>
          <w:sz w:val="20"/>
          <w:szCs w:val="20"/>
        </w:rPr>
        <w:t xml:space="preserve">Bronchiole </w:t>
      </w:r>
      <w:r>
        <w:rPr>
          <w:sz w:val="20"/>
          <w:szCs w:val="20"/>
        </w:rPr>
        <w:t>–</w:t>
      </w:r>
      <w:r w:rsidRPr="00961ABD">
        <w:rPr>
          <w:sz w:val="20"/>
          <w:szCs w:val="20"/>
        </w:rPr>
        <w:t xml:space="preserve"> Bronchus</w:t>
      </w:r>
      <w:r>
        <w:rPr>
          <w:sz w:val="20"/>
          <w:szCs w:val="20"/>
        </w:rPr>
        <w:t xml:space="preserve"> </w:t>
      </w:r>
    </w:p>
    <w:p w:rsidR="00961ABD" w:rsidRDefault="00961ABD" w:rsidP="00961ABD">
      <w:pPr>
        <w:rPr>
          <w:sz w:val="20"/>
          <w:szCs w:val="20"/>
        </w:rPr>
      </w:pPr>
    </w:p>
    <w:p w:rsidR="00961ABD" w:rsidRDefault="00961ABD" w:rsidP="00961ABD">
      <w:pPr>
        <w:rPr>
          <w:sz w:val="20"/>
          <w:szCs w:val="20"/>
        </w:rPr>
      </w:pPr>
    </w:p>
    <w:p w:rsidR="00961ABD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The process of getting air into the blood and removing waster products from the blood is called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Diffusion</w:t>
      </w:r>
    </w:p>
    <w:p w:rsidR="00563132" w:rsidRPr="003916FA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Gas Exchange</w:t>
      </w: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Osmosis</w:t>
      </w:r>
    </w:p>
    <w:p w:rsidR="00563132" w:rsidRDefault="00563132" w:rsidP="0056313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Respiratory Extract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During gas exchange, carbon dioxide diffuses from the blood into what in the alveoli?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Pr="003916FA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Air</w:t>
      </w: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Bronchus</w:t>
      </w: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Blood</w:t>
      </w:r>
    </w:p>
    <w:p w:rsidR="00563132" w:rsidRDefault="00563132" w:rsidP="0056313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Larynx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The movement of gas from an area of high concentration to an are</w:t>
      </w:r>
      <w:r>
        <w:rPr>
          <w:b/>
          <w:sz w:val="20"/>
          <w:szCs w:val="20"/>
        </w:rPr>
        <w:t>a</w:t>
      </w:r>
      <w:r w:rsidRPr="00563132">
        <w:rPr>
          <w:b/>
          <w:sz w:val="20"/>
          <w:szCs w:val="20"/>
        </w:rPr>
        <w:t xml:space="preserve"> of low concentration is called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Pr="003916FA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Diffusion</w:t>
      </w: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Gas Exchange</w:t>
      </w: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Osmosis</w:t>
      </w:r>
    </w:p>
    <w:p w:rsidR="00563132" w:rsidRDefault="00563132" w:rsidP="0056313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Respiratory Extract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The movement of oxygen and carbon dioxide between the lungs and blood at the alveoli is called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Diffusion</w:t>
      </w:r>
    </w:p>
    <w:p w:rsidR="00563132" w:rsidRPr="003916FA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Gas Exchange</w:t>
      </w: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Osmosis</w:t>
      </w:r>
    </w:p>
    <w:p w:rsidR="00563132" w:rsidRDefault="00563132" w:rsidP="00563132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Respiratory Extract</w:t>
      </w: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ind w:left="360"/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When we inhale the intercostal muscles do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D372D3" w:rsidRPr="00D372D3" w:rsidRDefault="00D372D3" w:rsidP="00D372D3">
      <w:pPr>
        <w:pStyle w:val="ListParagraph"/>
        <w:numPr>
          <w:ilvl w:val="0"/>
          <w:numId w:val="12"/>
        </w:numPr>
        <w:rPr>
          <w:sz w:val="20"/>
          <w:szCs w:val="20"/>
          <w:highlight w:val="yellow"/>
        </w:rPr>
      </w:pPr>
      <w:r w:rsidRPr="00D372D3">
        <w:rPr>
          <w:sz w:val="20"/>
          <w:szCs w:val="20"/>
          <w:highlight w:val="yellow"/>
        </w:rPr>
        <w:t>The external intercostal muscles contract</w:t>
      </w:r>
    </w:p>
    <w:p w:rsidR="00D372D3" w:rsidRDefault="00D372D3" w:rsidP="00D372D3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relax</w:t>
      </w:r>
    </w:p>
    <w:p w:rsidR="00D372D3" w:rsidRDefault="00D372D3" w:rsidP="00D372D3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expand</w:t>
      </w:r>
    </w:p>
    <w:p w:rsidR="00D372D3" w:rsidRDefault="00D372D3" w:rsidP="00D372D3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D03C1">
        <w:rPr>
          <w:sz w:val="20"/>
          <w:szCs w:val="20"/>
        </w:rPr>
        <w:t xml:space="preserve">The external intercostal muscles </w:t>
      </w:r>
      <w:r>
        <w:rPr>
          <w:sz w:val="20"/>
          <w:szCs w:val="20"/>
        </w:rPr>
        <w:t>stretch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When we inhale the ribcage does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Contract</w:t>
      </w:r>
      <w:bookmarkStart w:id="0" w:name="_GoBack"/>
      <w:bookmarkEnd w:id="0"/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Relax</w:t>
      </w:r>
    </w:p>
    <w:p w:rsidR="00563132" w:rsidRPr="003916FA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Expand</w:t>
      </w:r>
    </w:p>
    <w:p w:rsidR="00563132" w:rsidRDefault="00563132" w:rsidP="00563132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Stretch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When we inhale the diaphragm does what?</w:t>
      </w:r>
    </w:p>
    <w:p w:rsidR="00563132" w:rsidRDefault="00563132" w:rsidP="00563132">
      <w:pPr>
        <w:rPr>
          <w:b/>
          <w:sz w:val="20"/>
          <w:szCs w:val="20"/>
        </w:rPr>
      </w:pPr>
    </w:p>
    <w:p w:rsidR="00563132" w:rsidRPr="003916FA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Contract</w:t>
      </w: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Relax</w:t>
      </w: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Expand</w:t>
      </w:r>
    </w:p>
    <w:p w:rsidR="00563132" w:rsidRDefault="00563132" w:rsidP="00563132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Stretch</w:t>
      </w: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rPr>
          <w:sz w:val="20"/>
          <w:szCs w:val="20"/>
        </w:rPr>
      </w:pPr>
    </w:p>
    <w:p w:rsidR="00563132" w:rsidRDefault="00563132" w:rsidP="00563132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563132">
        <w:rPr>
          <w:b/>
          <w:sz w:val="20"/>
          <w:szCs w:val="20"/>
        </w:rPr>
        <w:t>Which of the following statements is incorrect for inspiration?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inhale, t</w:t>
      </w:r>
      <w:r>
        <w:rPr>
          <w:sz w:val="20"/>
          <w:szCs w:val="20"/>
        </w:rPr>
        <w:t>he intercostal muscles contract</w:t>
      </w: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ribcage expands</w:t>
      </w:r>
    </w:p>
    <w:p w:rsidR="00BC1C33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diaphragm contracts</w:t>
      </w:r>
    </w:p>
    <w:p w:rsidR="00BC1C33" w:rsidRPr="003916FA" w:rsidRDefault="00BC1C33" w:rsidP="00BC1C33">
      <w:pPr>
        <w:pStyle w:val="ListParagraph"/>
        <w:numPr>
          <w:ilvl w:val="0"/>
          <w:numId w:val="16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The volume in the chest decreases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is incorrect for Expiration?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When we exhale, the intercostal muscles relax</w:t>
      </w:r>
    </w:p>
    <w:p w:rsidR="00BC1C33" w:rsidRPr="003916FA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When we inhale the ribcage expands</w:t>
      </w: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When we inhale the diaphragm relaxes</w:t>
      </w:r>
    </w:p>
    <w:p w:rsidR="00BC1C33" w:rsidRDefault="00BC1C33" w:rsidP="00BC1C3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BC1C33">
        <w:rPr>
          <w:sz w:val="20"/>
          <w:szCs w:val="20"/>
        </w:rPr>
        <w:t>The volume in the chest decreases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best describe</w:t>
      </w:r>
      <w:r>
        <w:rPr>
          <w:b/>
          <w:sz w:val="20"/>
          <w:szCs w:val="20"/>
        </w:rPr>
        <w:t>s</w:t>
      </w:r>
      <w:r w:rsidRPr="00BC1C33">
        <w:rPr>
          <w:b/>
          <w:sz w:val="20"/>
          <w:szCs w:val="20"/>
        </w:rPr>
        <w:t xml:space="preserve"> Tidal Volume?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Pr="003916FA" w:rsidRDefault="00BC1C33" w:rsidP="00BC1C33">
      <w:pPr>
        <w:pStyle w:val="ListParagraph"/>
        <w:numPr>
          <w:ilvl w:val="0"/>
          <w:numId w:val="18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This is the amount of air which enters or leaves the lungs during normal inhalation or exhalation at rest.</w:t>
      </w:r>
    </w:p>
    <w:p w:rsidR="00BC1C33" w:rsidRDefault="00BC1C33" w:rsidP="00BC1C3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total amount of air that can be expired after fully inhaling.</w:t>
      </w:r>
    </w:p>
    <w:p w:rsidR="0026544F" w:rsidRDefault="00BC1C33" w:rsidP="00F04065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which is inhaled after training.</w:t>
      </w:r>
    </w:p>
    <w:p w:rsidR="00BC1C33" w:rsidRDefault="00BC1C33" w:rsidP="00BC1C3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still remaining in the lungs after the expiratory reserve volume is exhaled.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best describe</w:t>
      </w:r>
      <w:r>
        <w:rPr>
          <w:b/>
          <w:sz w:val="20"/>
          <w:szCs w:val="20"/>
        </w:rPr>
        <w:t>s</w:t>
      </w:r>
      <w:r w:rsidRPr="00BC1C33">
        <w:rPr>
          <w:b/>
          <w:sz w:val="20"/>
          <w:szCs w:val="20"/>
        </w:rPr>
        <w:t xml:space="preserve"> Vital Capacity?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amount of air which enters or leaves the lungs during normal inhalation or exhalation at rest.</w:t>
      </w:r>
    </w:p>
    <w:p w:rsidR="00BC1C33" w:rsidRPr="003916FA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This is the total amount of air that can be expired after fully inhaling.</w:t>
      </w: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which is inhaled after training.</w:t>
      </w:r>
    </w:p>
    <w:p w:rsidR="00BC1C33" w:rsidRDefault="00BC1C33" w:rsidP="00BC1C3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still remaining in the lungs after the expiratory reserve volume is exhaled.</w:t>
      </w: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rPr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BC1C33">
        <w:rPr>
          <w:b/>
          <w:sz w:val="20"/>
          <w:szCs w:val="20"/>
        </w:rPr>
        <w:t>Which of the following statements best describe</w:t>
      </w:r>
      <w:r>
        <w:rPr>
          <w:b/>
          <w:sz w:val="20"/>
          <w:szCs w:val="20"/>
        </w:rPr>
        <w:t>s</w:t>
      </w:r>
      <w:r w:rsidRPr="00BC1C33">
        <w:rPr>
          <w:b/>
          <w:sz w:val="20"/>
          <w:szCs w:val="20"/>
        </w:rPr>
        <w:t xml:space="preserve"> Residual Volume?</w:t>
      </w:r>
    </w:p>
    <w:p w:rsidR="00BC1C33" w:rsidRDefault="00BC1C33" w:rsidP="00BC1C33">
      <w:pPr>
        <w:rPr>
          <w:b/>
          <w:sz w:val="20"/>
          <w:szCs w:val="20"/>
        </w:rPr>
      </w:pP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amount of air which enters or leaves the lungs during normal inhalation or exhalation at rest.</w:t>
      </w: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total amount of air that can be expired after fully inhaling.</w:t>
      </w:r>
    </w:p>
    <w:p w:rsidR="00BC1C33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BC1C33">
        <w:rPr>
          <w:sz w:val="20"/>
          <w:szCs w:val="20"/>
        </w:rPr>
        <w:t>This is the volume of air which is inhaled after training.</w:t>
      </w:r>
    </w:p>
    <w:p w:rsidR="00BC1C33" w:rsidRPr="003916FA" w:rsidRDefault="00BC1C33" w:rsidP="00BC1C33">
      <w:pPr>
        <w:pStyle w:val="ListParagraph"/>
        <w:numPr>
          <w:ilvl w:val="0"/>
          <w:numId w:val="20"/>
        </w:numPr>
        <w:rPr>
          <w:sz w:val="20"/>
          <w:szCs w:val="20"/>
          <w:highlight w:val="yellow"/>
        </w:rPr>
      </w:pPr>
      <w:r w:rsidRPr="003916FA">
        <w:rPr>
          <w:sz w:val="20"/>
          <w:szCs w:val="20"/>
          <w:highlight w:val="yellow"/>
        </w:rPr>
        <w:t>This is the volume of air still remaining in the lungs after the expiratory reserve volume is exhaled.</w:t>
      </w:r>
    </w:p>
    <w:p w:rsidR="00BC1C33" w:rsidRPr="00BC1C33" w:rsidRDefault="00BC1C33" w:rsidP="00BC1C33">
      <w:pPr>
        <w:ind w:left="360"/>
        <w:rPr>
          <w:sz w:val="20"/>
          <w:szCs w:val="20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BC1C33" w:rsidRDefault="00BC1C33" w:rsidP="00821A94">
      <w:pPr>
        <w:jc w:val="center"/>
        <w:rPr>
          <w:b/>
          <w:szCs w:val="22"/>
        </w:rPr>
      </w:pPr>
    </w:p>
    <w:p w:rsidR="0026544F" w:rsidRPr="00F04065" w:rsidRDefault="0026544F" w:rsidP="00821A94">
      <w:pPr>
        <w:jc w:val="center"/>
        <w:rPr>
          <w:b/>
          <w:sz w:val="20"/>
          <w:szCs w:val="20"/>
        </w:rPr>
      </w:pPr>
    </w:p>
    <w:p w:rsidR="00821A94" w:rsidRPr="00F04065" w:rsidRDefault="00821A94" w:rsidP="00821A94">
      <w:pPr>
        <w:jc w:val="center"/>
        <w:rPr>
          <w:b/>
          <w:sz w:val="20"/>
          <w:szCs w:val="20"/>
        </w:rPr>
      </w:pPr>
      <w:r w:rsidRPr="00F04065">
        <w:rPr>
          <w:b/>
          <w:sz w:val="20"/>
          <w:szCs w:val="20"/>
        </w:rPr>
        <w:t>End of Quiz</w:t>
      </w:r>
    </w:p>
    <w:sectPr w:rsidR="00821A94" w:rsidRPr="00F04065" w:rsidSect="002F4875">
      <w:headerReference w:type="default" r:id="rId10"/>
      <w:footerReference w:type="default" r:id="rId11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2642"/>
    <w:multiLevelType w:val="hybridMultilevel"/>
    <w:tmpl w:val="35B842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487B"/>
    <w:multiLevelType w:val="hybridMultilevel"/>
    <w:tmpl w:val="4E801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7B0DCD"/>
    <w:multiLevelType w:val="hybridMultilevel"/>
    <w:tmpl w:val="BA3E593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53600"/>
    <w:multiLevelType w:val="hybridMultilevel"/>
    <w:tmpl w:val="C5E2085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C5DF0"/>
    <w:multiLevelType w:val="hybridMultilevel"/>
    <w:tmpl w:val="7250E45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A7697"/>
    <w:multiLevelType w:val="hybridMultilevel"/>
    <w:tmpl w:val="C5E2085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6259D"/>
    <w:multiLevelType w:val="hybridMultilevel"/>
    <w:tmpl w:val="980452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C3865"/>
    <w:multiLevelType w:val="hybridMultilevel"/>
    <w:tmpl w:val="1C2C20FA"/>
    <w:lvl w:ilvl="0" w:tplc="90A812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C4F22"/>
    <w:multiLevelType w:val="hybridMultilevel"/>
    <w:tmpl w:val="E59643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C71A6"/>
    <w:multiLevelType w:val="hybridMultilevel"/>
    <w:tmpl w:val="5C5498B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E6BF8"/>
    <w:multiLevelType w:val="hybridMultilevel"/>
    <w:tmpl w:val="8B5CB72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D66EE"/>
    <w:multiLevelType w:val="hybridMultilevel"/>
    <w:tmpl w:val="2020B55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A25F3"/>
    <w:multiLevelType w:val="hybridMultilevel"/>
    <w:tmpl w:val="97F4046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741F9"/>
    <w:multiLevelType w:val="hybridMultilevel"/>
    <w:tmpl w:val="7E7E3E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172BF"/>
    <w:multiLevelType w:val="hybridMultilevel"/>
    <w:tmpl w:val="151423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551C4"/>
    <w:multiLevelType w:val="hybridMultilevel"/>
    <w:tmpl w:val="64CE8A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7228D"/>
    <w:multiLevelType w:val="hybridMultilevel"/>
    <w:tmpl w:val="FA4250F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A5BEF"/>
    <w:multiLevelType w:val="hybridMultilevel"/>
    <w:tmpl w:val="E688ACC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0803"/>
    <w:multiLevelType w:val="hybridMultilevel"/>
    <w:tmpl w:val="4066E6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3"/>
  </w:num>
  <w:num w:numId="6">
    <w:abstractNumId w:val="18"/>
  </w:num>
  <w:num w:numId="7">
    <w:abstractNumId w:val="12"/>
  </w:num>
  <w:num w:numId="8">
    <w:abstractNumId w:val="11"/>
  </w:num>
  <w:num w:numId="9">
    <w:abstractNumId w:val="7"/>
  </w:num>
  <w:num w:numId="10">
    <w:abstractNumId w:val="19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0"/>
  </w:num>
  <w:num w:numId="16">
    <w:abstractNumId w:val="10"/>
  </w:num>
  <w:num w:numId="17">
    <w:abstractNumId w:val="9"/>
  </w:num>
  <w:num w:numId="18">
    <w:abstractNumId w:val="5"/>
  </w:num>
  <w:num w:numId="19">
    <w:abstractNumId w:val="17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40648"/>
    <w:rsid w:val="00047CE0"/>
    <w:rsid w:val="000636A2"/>
    <w:rsid w:val="0007132C"/>
    <w:rsid w:val="00071787"/>
    <w:rsid w:val="00084DE3"/>
    <w:rsid w:val="00096202"/>
    <w:rsid w:val="000A42A1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02484"/>
    <w:rsid w:val="00211D16"/>
    <w:rsid w:val="002205A1"/>
    <w:rsid w:val="0022713A"/>
    <w:rsid w:val="0026544F"/>
    <w:rsid w:val="002E139F"/>
    <w:rsid w:val="002F4875"/>
    <w:rsid w:val="0030278D"/>
    <w:rsid w:val="003507D3"/>
    <w:rsid w:val="00356AFC"/>
    <w:rsid w:val="0035746E"/>
    <w:rsid w:val="00360E5B"/>
    <w:rsid w:val="003632AD"/>
    <w:rsid w:val="00370054"/>
    <w:rsid w:val="00390A80"/>
    <w:rsid w:val="003916FA"/>
    <w:rsid w:val="003C2732"/>
    <w:rsid w:val="003C58BC"/>
    <w:rsid w:val="003E4036"/>
    <w:rsid w:val="003E4463"/>
    <w:rsid w:val="004520BC"/>
    <w:rsid w:val="00464550"/>
    <w:rsid w:val="00471F31"/>
    <w:rsid w:val="004810BA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63132"/>
    <w:rsid w:val="00583655"/>
    <w:rsid w:val="005A1020"/>
    <w:rsid w:val="005C4953"/>
    <w:rsid w:val="005E46DA"/>
    <w:rsid w:val="005F33BF"/>
    <w:rsid w:val="00612E1F"/>
    <w:rsid w:val="00616BBD"/>
    <w:rsid w:val="00624977"/>
    <w:rsid w:val="00666AFE"/>
    <w:rsid w:val="0066775F"/>
    <w:rsid w:val="0067620B"/>
    <w:rsid w:val="0068451C"/>
    <w:rsid w:val="00684EF2"/>
    <w:rsid w:val="00686712"/>
    <w:rsid w:val="006945AE"/>
    <w:rsid w:val="006A047D"/>
    <w:rsid w:val="006A39B8"/>
    <w:rsid w:val="006B38DB"/>
    <w:rsid w:val="006B3974"/>
    <w:rsid w:val="006D5D44"/>
    <w:rsid w:val="006F40DD"/>
    <w:rsid w:val="00772019"/>
    <w:rsid w:val="00773412"/>
    <w:rsid w:val="007768D4"/>
    <w:rsid w:val="00811AD6"/>
    <w:rsid w:val="008209FE"/>
    <w:rsid w:val="00821A94"/>
    <w:rsid w:val="00822132"/>
    <w:rsid w:val="00857580"/>
    <w:rsid w:val="008931E7"/>
    <w:rsid w:val="008B7969"/>
    <w:rsid w:val="008E02DF"/>
    <w:rsid w:val="008E5A75"/>
    <w:rsid w:val="008E716C"/>
    <w:rsid w:val="00905280"/>
    <w:rsid w:val="00907C16"/>
    <w:rsid w:val="009102F6"/>
    <w:rsid w:val="00917FCC"/>
    <w:rsid w:val="00960AE2"/>
    <w:rsid w:val="00961ABD"/>
    <w:rsid w:val="009F5EB5"/>
    <w:rsid w:val="00A13AD2"/>
    <w:rsid w:val="00A52A75"/>
    <w:rsid w:val="00A74906"/>
    <w:rsid w:val="00AD2B8D"/>
    <w:rsid w:val="00AD71F1"/>
    <w:rsid w:val="00B2677E"/>
    <w:rsid w:val="00B70350"/>
    <w:rsid w:val="00B7301B"/>
    <w:rsid w:val="00B84BB1"/>
    <w:rsid w:val="00BA277D"/>
    <w:rsid w:val="00BC1C33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372D3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75"/>
    <w:rsid w:val="00EF5B59"/>
    <w:rsid w:val="00F04065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4B43-EB33-4603-AD3F-7A50E3CA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8</TotalTime>
  <Pages>5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6</cp:revision>
  <dcterms:created xsi:type="dcterms:W3CDTF">2018-11-07T07:48:00Z</dcterms:created>
  <dcterms:modified xsi:type="dcterms:W3CDTF">2018-12-05T10:53:00Z</dcterms:modified>
</cp:coreProperties>
</file>